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4B66E" w14:textId="3EACF5E4" w:rsidR="00582D95" w:rsidRPr="00582D95" w:rsidRDefault="00537C68" w:rsidP="00582D95">
      <w:pPr>
        <w:rPr>
          <w:rFonts w:ascii="Aptos" w:hAnsi="Aptos"/>
        </w:rPr>
      </w:pPr>
      <w:r w:rsidRPr="00537C68">
        <w:rPr>
          <w:rFonts w:ascii="Aptos" w:hAnsi="Aptos"/>
          <w:b/>
          <w:bCs/>
        </w:rPr>
        <w:t>Vergabe: AxVr 038-26 – Gemeinde Morbach – Generalplanervergabe</w:t>
      </w:r>
    </w:p>
    <w:p w14:paraId="36176950" w14:textId="77777777" w:rsidR="00582D95" w:rsidRPr="00582D95" w:rsidRDefault="00582D95" w:rsidP="00582D95">
      <w:pPr>
        <w:rPr>
          <w:rFonts w:ascii="Aptos" w:hAnsi="Aptos"/>
        </w:rPr>
      </w:pPr>
    </w:p>
    <w:p w14:paraId="35C6C6A7" w14:textId="7E3A202A" w:rsidR="00582D95" w:rsidRDefault="00664A30" w:rsidP="00582D95">
      <w:pPr>
        <w:rPr>
          <w:rFonts w:ascii="Aptos" w:hAnsi="Aptos"/>
        </w:rPr>
      </w:pPr>
      <w:r>
        <w:rPr>
          <w:noProof/>
        </w:rPr>
        <w:drawing>
          <wp:inline distT="0" distB="0" distL="0" distR="0" wp14:anchorId="078804A0" wp14:editId="157EE32D">
            <wp:extent cx="6120765" cy="4753610"/>
            <wp:effectExtent l="0" t="0" r="0" b="8890"/>
            <wp:docPr id="90686211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75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FF9CC" w14:textId="1E77DEE7" w:rsidR="00664A30" w:rsidRPr="00582D95" w:rsidRDefault="00664A30" w:rsidP="00582D95">
      <w:pPr>
        <w:rPr>
          <w:rFonts w:ascii="Aptos" w:hAnsi="Aptos"/>
        </w:rPr>
      </w:pPr>
      <w:r>
        <w:rPr>
          <w:noProof/>
        </w:rPr>
        <w:lastRenderedPageBreak/>
        <w:drawing>
          <wp:inline distT="0" distB="0" distL="0" distR="0" wp14:anchorId="59BFE40D" wp14:editId="6868F67D">
            <wp:extent cx="6120765" cy="7386320"/>
            <wp:effectExtent l="0" t="0" r="0" b="5080"/>
            <wp:docPr id="542529029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38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FBAA7" w14:textId="77777777" w:rsidR="00582D95" w:rsidRPr="00582D95" w:rsidRDefault="00582D95" w:rsidP="00582D95">
      <w:pPr>
        <w:rPr>
          <w:rFonts w:ascii="Aptos" w:hAnsi="Aptos"/>
        </w:rPr>
      </w:pPr>
    </w:p>
    <w:p w14:paraId="4768652B" w14:textId="1DC51A84" w:rsidR="00582D95" w:rsidRPr="00582D95" w:rsidRDefault="00582D95" w:rsidP="00582D95">
      <w:pPr>
        <w:rPr>
          <w:rFonts w:ascii="Aptos" w:hAnsi="Aptos"/>
        </w:rPr>
      </w:pPr>
    </w:p>
    <w:p w14:paraId="0AFE0DEC" w14:textId="77777777" w:rsidR="00582D95" w:rsidRPr="00582D95" w:rsidRDefault="00582D95" w:rsidP="00582D95">
      <w:pPr>
        <w:rPr>
          <w:rFonts w:ascii="Aptos" w:hAnsi="Aptos"/>
        </w:rPr>
      </w:pPr>
    </w:p>
    <w:p w14:paraId="4F68CE68" w14:textId="4E83916C" w:rsidR="00582D95" w:rsidRPr="00582D95" w:rsidRDefault="00664A30" w:rsidP="00582D95">
      <w:pPr>
        <w:rPr>
          <w:rFonts w:ascii="Aptos" w:hAnsi="Aptos"/>
        </w:rPr>
      </w:pPr>
      <w:r>
        <w:rPr>
          <w:noProof/>
        </w:rPr>
        <w:lastRenderedPageBreak/>
        <w:drawing>
          <wp:inline distT="0" distB="0" distL="0" distR="0" wp14:anchorId="39F47C7C" wp14:editId="0A7503E4">
            <wp:extent cx="6120765" cy="7203440"/>
            <wp:effectExtent l="0" t="0" r="0" b="0"/>
            <wp:docPr id="1807948185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20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3440D" w14:textId="77777777" w:rsidR="00582D95" w:rsidRPr="00582D95" w:rsidRDefault="00582D95" w:rsidP="00582D95">
      <w:pPr>
        <w:rPr>
          <w:rFonts w:ascii="Aptos" w:hAnsi="Aptos"/>
        </w:rPr>
      </w:pPr>
    </w:p>
    <w:p w14:paraId="18165927" w14:textId="13A6550C" w:rsidR="00582D95" w:rsidRPr="00582D95" w:rsidRDefault="00582D95" w:rsidP="00582D95">
      <w:pPr>
        <w:rPr>
          <w:rFonts w:ascii="Aptos" w:hAnsi="Aptos"/>
        </w:rPr>
      </w:pPr>
    </w:p>
    <w:p w14:paraId="2C66EA03" w14:textId="77777777" w:rsidR="00582D95" w:rsidRPr="00582D95" w:rsidRDefault="00582D95" w:rsidP="00582D95">
      <w:pPr>
        <w:rPr>
          <w:rFonts w:ascii="Aptos" w:hAnsi="Aptos"/>
        </w:rPr>
      </w:pPr>
    </w:p>
    <w:p w14:paraId="5663EC0E" w14:textId="335813FE" w:rsidR="00582D95" w:rsidRPr="00582D95" w:rsidRDefault="00582D95" w:rsidP="00582D95">
      <w:pPr>
        <w:rPr>
          <w:rFonts w:ascii="Aptos" w:hAnsi="Aptos"/>
        </w:rPr>
      </w:pPr>
      <w:r w:rsidRPr="00582D95">
        <w:rPr>
          <w:rFonts w:ascii="Aptos" w:hAnsi="Aptos"/>
          <w:noProof/>
        </w:rPr>
        <w:lastRenderedPageBreak/>
        <w:drawing>
          <wp:inline distT="0" distB="0" distL="0" distR="0" wp14:anchorId="27BE87EE" wp14:editId="5503CF8A">
            <wp:extent cx="6120765" cy="7246620"/>
            <wp:effectExtent l="0" t="0" r="0" b="0"/>
            <wp:docPr id="426709966" name="Grafik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24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3AC9B" w14:textId="77777777" w:rsidR="00582D95" w:rsidRPr="00582D95" w:rsidRDefault="00582D95" w:rsidP="00582D95">
      <w:pPr>
        <w:rPr>
          <w:rFonts w:ascii="Aptos" w:hAnsi="Aptos"/>
        </w:rPr>
      </w:pPr>
    </w:p>
    <w:p w14:paraId="54E186C8" w14:textId="77777777" w:rsidR="00582D95" w:rsidRPr="00582D95" w:rsidRDefault="00582D95" w:rsidP="00582D95">
      <w:pPr>
        <w:rPr>
          <w:rFonts w:ascii="Aptos" w:hAnsi="Aptos"/>
        </w:rPr>
      </w:pPr>
    </w:p>
    <w:p w14:paraId="6AFC83A4" w14:textId="2448B801" w:rsidR="00582D95" w:rsidRPr="00582D95" w:rsidRDefault="00582D95" w:rsidP="00582D95">
      <w:pPr>
        <w:rPr>
          <w:rFonts w:ascii="Aptos" w:hAnsi="Aptos"/>
        </w:rPr>
      </w:pPr>
    </w:p>
    <w:p w14:paraId="74531460" w14:textId="6178A372" w:rsidR="00582D95" w:rsidRPr="00582D95" w:rsidRDefault="00C913D4" w:rsidP="00582D95">
      <w:pPr>
        <w:rPr>
          <w:rFonts w:ascii="Aptos" w:hAnsi="Aptos"/>
        </w:rPr>
      </w:pPr>
      <w:r>
        <w:rPr>
          <w:rFonts w:ascii="Aptos" w:hAnsi="Aptos"/>
          <w:noProof/>
        </w:rPr>
        <w:lastRenderedPageBreak/>
        <w:drawing>
          <wp:inline distT="0" distB="0" distL="0" distR="0" wp14:anchorId="11ADB0EE" wp14:editId="5D0344F0">
            <wp:extent cx="6115050" cy="7315200"/>
            <wp:effectExtent l="0" t="0" r="0" b="0"/>
            <wp:docPr id="2016802086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192FF" w14:textId="7EBE20F3" w:rsidR="00582D95" w:rsidRPr="00582D95" w:rsidRDefault="00582D95" w:rsidP="00965833">
      <w:pPr>
        <w:jc w:val="right"/>
        <w:rPr>
          <w:rFonts w:ascii="Aptos" w:hAnsi="Aptos"/>
        </w:rPr>
      </w:pPr>
    </w:p>
    <w:p w14:paraId="18B11EAD" w14:textId="301E8F5B" w:rsidR="00582D95" w:rsidRPr="00582D95" w:rsidRDefault="00A03267" w:rsidP="00582D95">
      <w:pPr>
        <w:rPr>
          <w:rFonts w:ascii="Aptos" w:hAnsi="Aptos"/>
        </w:rPr>
      </w:pPr>
      <w:r w:rsidRPr="00A03267">
        <w:rPr>
          <w:rFonts w:ascii="Aptos" w:hAnsi="Apto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151F64" wp14:editId="2D9B4756">
                <wp:simplePos x="0" y="0"/>
                <wp:positionH relativeFrom="column">
                  <wp:posOffset>1013460</wp:posOffset>
                </wp:positionH>
                <wp:positionV relativeFrom="paragraph">
                  <wp:posOffset>108585</wp:posOffset>
                </wp:positionV>
                <wp:extent cx="266700" cy="379730"/>
                <wp:effectExtent l="0" t="0" r="0" b="127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A6F9F" w14:textId="5129A070" w:rsidR="00A03267" w:rsidRPr="00A03267" w:rsidRDefault="00A03267">
                            <w:r w:rsidRPr="00A03267"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151F6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79.8pt;margin-top:8.55pt;width:21pt;height:29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" filled="f" stroked="f">
                <v:textbox>
                  <w:txbxContent>
                    <w:p w14:paraId="41CA6F9F" w14:textId="5129A070" w:rsidR="00A03267" w:rsidRPr="00A03267" w:rsidRDefault="00A03267">
                      <w:r w:rsidRPr="00A03267"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582D95" w:rsidRPr="00582D95">
        <w:rPr>
          <w:rFonts w:ascii="Aptos" w:hAnsi="Aptos"/>
          <w:noProof/>
        </w:rPr>
        <w:drawing>
          <wp:inline distT="0" distB="0" distL="0" distR="0" wp14:anchorId="3A77DDC9" wp14:editId="41854B70">
            <wp:extent cx="6120765" cy="2364105"/>
            <wp:effectExtent l="0" t="0" r="13335" b="17145"/>
            <wp:docPr id="795470228" name="Grafik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3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6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284C0" w14:textId="77777777" w:rsidR="00582D95" w:rsidRPr="00582D95" w:rsidRDefault="00582D95" w:rsidP="00582D95">
      <w:pPr>
        <w:rPr>
          <w:rFonts w:ascii="Aptos" w:hAnsi="Aptos"/>
        </w:rPr>
      </w:pPr>
    </w:p>
    <w:p w14:paraId="3BDB928A" w14:textId="1D9F6240" w:rsidR="00582D95" w:rsidRPr="00582D95" w:rsidRDefault="00582D95" w:rsidP="00582D95">
      <w:pPr>
        <w:rPr>
          <w:rFonts w:ascii="Aptos" w:hAnsi="Aptos"/>
        </w:rPr>
      </w:pPr>
      <w:r w:rsidRPr="00582D95">
        <w:rPr>
          <w:rFonts w:ascii="Aptos" w:hAnsi="Aptos"/>
          <w:noProof/>
        </w:rPr>
        <w:drawing>
          <wp:inline distT="0" distB="0" distL="0" distR="0" wp14:anchorId="23844515" wp14:editId="4A864F5C">
            <wp:extent cx="6120765" cy="3354070"/>
            <wp:effectExtent l="0" t="0" r="0" b="0"/>
            <wp:docPr id="544708110" name="Grafi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4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35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19B56" w14:textId="55B38C96" w:rsidR="00582D95" w:rsidRPr="00582D95" w:rsidRDefault="00582D95" w:rsidP="00582D95">
      <w:pPr>
        <w:rPr>
          <w:rFonts w:ascii="Aptos" w:hAnsi="Aptos"/>
        </w:rPr>
      </w:pPr>
    </w:p>
    <w:sectPr w:rsidR="00582D95" w:rsidRPr="00582D95" w:rsidSect="003835FD">
      <w:headerReference w:type="even" r:id="rId21"/>
      <w:headerReference w:type="default" r:id="rId22"/>
      <w:footerReference w:type="default" r:id="rId23"/>
      <w:headerReference w:type="first" r:id="rId24"/>
      <w:footerReference w:type="first" r:id="rId25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4D873" w14:textId="77777777" w:rsidR="00EE5E74" w:rsidRDefault="00EE5E74">
      <w:r>
        <w:separator/>
      </w:r>
    </w:p>
  </w:endnote>
  <w:endnote w:type="continuationSeparator" w:id="0">
    <w:p w14:paraId="5CBE4721" w14:textId="77777777" w:rsidR="00EE5E74" w:rsidRDefault="00EE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UStId: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029DC" w14:textId="77777777" w:rsidR="00EE5E74" w:rsidRDefault="00EE5E74">
      <w:r>
        <w:separator/>
      </w:r>
    </w:p>
  </w:footnote>
  <w:footnote w:type="continuationSeparator" w:id="0">
    <w:p w14:paraId="1E754693" w14:textId="77777777" w:rsidR="00EE5E74" w:rsidRDefault="00EE5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D30590C"/>
    <w:multiLevelType w:val="hybridMultilevel"/>
    <w:tmpl w:val="FFFFFFFF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2"/>
  </w:num>
  <w:num w:numId="17" w16cid:durableId="1499538167">
    <w:abstractNumId w:val="16"/>
  </w:num>
  <w:num w:numId="18" w16cid:durableId="49977799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33DF"/>
    <w:rsid w:val="000434F9"/>
    <w:rsid w:val="00043C08"/>
    <w:rsid w:val="00043D82"/>
    <w:rsid w:val="000449A3"/>
    <w:rsid w:val="0004641C"/>
    <w:rsid w:val="00046E66"/>
    <w:rsid w:val="00052288"/>
    <w:rsid w:val="0005473E"/>
    <w:rsid w:val="000578E6"/>
    <w:rsid w:val="00060181"/>
    <w:rsid w:val="000602D4"/>
    <w:rsid w:val="00064D5B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36CB"/>
    <w:rsid w:val="000A4A78"/>
    <w:rsid w:val="000A4C82"/>
    <w:rsid w:val="000A7A3D"/>
    <w:rsid w:val="000B2402"/>
    <w:rsid w:val="000B395A"/>
    <w:rsid w:val="000B4BB7"/>
    <w:rsid w:val="000B5167"/>
    <w:rsid w:val="000C174E"/>
    <w:rsid w:val="000C7878"/>
    <w:rsid w:val="000D0A04"/>
    <w:rsid w:val="000D12BA"/>
    <w:rsid w:val="000D19A7"/>
    <w:rsid w:val="000D2FDF"/>
    <w:rsid w:val="000D3E1B"/>
    <w:rsid w:val="000D4316"/>
    <w:rsid w:val="000D50F9"/>
    <w:rsid w:val="000D755E"/>
    <w:rsid w:val="000E0DB9"/>
    <w:rsid w:val="000E42A6"/>
    <w:rsid w:val="000E7C01"/>
    <w:rsid w:val="000F3C66"/>
    <w:rsid w:val="000F48ED"/>
    <w:rsid w:val="000F67B2"/>
    <w:rsid w:val="00101A42"/>
    <w:rsid w:val="0010297E"/>
    <w:rsid w:val="001054E3"/>
    <w:rsid w:val="00111DD5"/>
    <w:rsid w:val="00115926"/>
    <w:rsid w:val="001208B4"/>
    <w:rsid w:val="0012394B"/>
    <w:rsid w:val="001262DC"/>
    <w:rsid w:val="00131BEF"/>
    <w:rsid w:val="00133761"/>
    <w:rsid w:val="00133816"/>
    <w:rsid w:val="00134689"/>
    <w:rsid w:val="00134BAB"/>
    <w:rsid w:val="00137353"/>
    <w:rsid w:val="001426FC"/>
    <w:rsid w:val="00143E6D"/>
    <w:rsid w:val="00143FC8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E10"/>
    <w:rsid w:val="00165087"/>
    <w:rsid w:val="00170361"/>
    <w:rsid w:val="0017074D"/>
    <w:rsid w:val="0017086A"/>
    <w:rsid w:val="001712F8"/>
    <w:rsid w:val="00173C2A"/>
    <w:rsid w:val="001749DB"/>
    <w:rsid w:val="00175245"/>
    <w:rsid w:val="00175C7F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4468"/>
    <w:rsid w:val="001A4AFD"/>
    <w:rsid w:val="001A79AA"/>
    <w:rsid w:val="001B0047"/>
    <w:rsid w:val="001C2000"/>
    <w:rsid w:val="001C2E4C"/>
    <w:rsid w:val="001C38B1"/>
    <w:rsid w:val="001D0D2E"/>
    <w:rsid w:val="001D1C86"/>
    <w:rsid w:val="001D4152"/>
    <w:rsid w:val="001D43F1"/>
    <w:rsid w:val="001D511C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993"/>
    <w:rsid w:val="001F4270"/>
    <w:rsid w:val="001F5AA8"/>
    <w:rsid w:val="00201FAD"/>
    <w:rsid w:val="002020A0"/>
    <w:rsid w:val="00214A32"/>
    <w:rsid w:val="0021792E"/>
    <w:rsid w:val="00221B73"/>
    <w:rsid w:val="002221E6"/>
    <w:rsid w:val="00222D51"/>
    <w:rsid w:val="00223375"/>
    <w:rsid w:val="00232A10"/>
    <w:rsid w:val="00233528"/>
    <w:rsid w:val="00252CB7"/>
    <w:rsid w:val="00256A8E"/>
    <w:rsid w:val="0025799A"/>
    <w:rsid w:val="00257F3D"/>
    <w:rsid w:val="002610AA"/>
    <w:rsid w:val="002618E9"/>
    <w:rsid w:val="002650A4"/>
    <w:rsid w:val="00265E81"/>
    <w:rsid w:val="00267465"/>
    <w:rsid w:val="00275140"/>
    <w:rsid w:val="00277304"/>
    <w:rsid w:val="00277736"/>
    <w:rsid w:val="00280ABB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7877"/>
    <w:rsid w:val="002A1B1F"/>
    <w:rsid w:val="002A27BD"/>
    <w:rsid w:val="002A3073"/>
    <w:rsid w:val="002A33EF"/>
    <w:rsid w:val="002A54DB"/>
    <w:rsid w:val="002A5604"/>
    <w:rsid w:val="002B3EC1"/>
    <w:rsid w:val="002B4375"/>
    <w:rsid w:val="002C1CAA"/>
    <w:rsid w:val="002C4D69"/>
    <w:rsid w:val="002D030E"/>
    <w:rsid w:val="002D0C69"/>
    <w:rsid w:val="002D13B7"/>
    <w:rsid w:val="002D2DF0"/>
    <w:rsid w:val="002D3A5D"/>
    <w:rsid w:val="002D3CA9"/>
    <w:rsid w:val="002D582A"/>
    <w:rsid w:val="002D7B8E"/>
    <w:rsid w:val="002E3D7D"/>
    <w:rsid w:val="002E4333"/>
    <w:rsid w:val="002E4624"/>
    <w:rsid w:val="002E6BEE"/>
    <w:rsid w:val="002F190D"/>
    <w:rsid w:val="002F3D39"/>
    <w:rsid w:val="002F5249"/>
    <w:rsid w:val="002F54B8"/>
    <w:rsid w:val="002F567C"/>
    <w:rsid w:val="002F5F3F"/>
    <w:rsid w:val="00303348"/>
    <w:rsid w:val="00305A1A"/>
    <w:rsid w:val="00305BF5"/>
    <w:rsid w:val="00306047"/>
    <w:rsid w:val="00306389"/>
    <w:rsid w:val="0030700F"/>
    <w:rsid w:val="003101DE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228"/>
    <w:rsid w:val="003368A1"/>
    <w:rsid w:val="00336A9A"/>
    <w:rsid w:val="003370AD"/>
    <w:rsid w:val="00340CFC"/>
    <w:rsid w:val="00344616"/>
    <w:rsid w:val="00345B41"/>
    <w:rsid w:val="003553DA"/>
    <w:rsid w:val="00360E25"/>
    <w:rsid w:val="00361037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6F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7799"/>
    <w:rsid w:val="00406E5E"/>
    <w:rsid w:val="00407333"/>
    <w:rsid w:val="00410165"/>
    <w:rsid w:val="00412CB7"/>
    <w:rsid w:val="0041532D"/>
    <w:rsid w:val="00420F0D"/>
    <w:rsid w:val="00421A5B"/>
    <w:rsid w:val="00425886"/>
    <w:rsid w:val="004309E4"/>
    <w:rsid w:val="004311FA"/>
    <w:rsid w:val="00431932"/>
    <w:rsid w:val="00431AAB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38B7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ADE"/>
    <w:rsid w:val="004C3816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4F74C6"/>
    <w:rsid w:val="00500510"/>
    <w:rsid w:val="005007D7"/>
    <w:rsid w:val="0050089E"/>
    <w:rsid w:val="0050605B"/>
    <w:rsid w:val="0051104E"/>
    <w:rsid w:val="00511A9A"/>
    <w:rsid w:val="00511F1B"/>
    <w:rsid w:val="005129EA"/>
    <w:rsid w:val="00512BF5"/>
    <w:rsid w:val="00513534"/>
    <w:rsid w:val="00513F9C"/>
    <w:rsid w:val="00517A51"/>
    <w:rsid w:val="0052078A"/>
    <w:rsid w:val="00523AB4"/>
    <w:rsid w:val="00524BE5"/>
    <w:rsid w:val="00526230"/>
    <w:rsid w:val="00527946"/>
    <w:rsid w:val="0053170D"/>
    <w:rsid w:val="0053521F"/>
    <w:rsid w:val="005370BE"/>
    <w:rsid w:val="00537C68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34C"/>
    <w:rsid w:val="00567491"/>
    <w:rsid w:val="005675EB"/>
    <w:rsid w:val="005677F1"/>
    <w:rsid w:val="005679E0"/>
    <w:rsid w:val="00572B50"/>
    <w:rsid w:val="00574A17"/>
    <w:rsid w:val="00582D95"/>
    <w:rsid w:val="00583EC0"/>
    <w:rsid w:val="005847F3"/>
    <w:rsid w:val="00585EF7"/>
    <w:rsid w:val="00587850"/>
    <w:rsid w:val="0059072A"/>
    <w:rsid w:val="00592261"/>
    <w:rsid w:val="00592888"/>
    <w:rsid w:val="0059616A"/>
    <w:rsid w:val="005A0BEB"/>
    <w:rsid w:val="005A1CEF"/>
    <w:rsid w:val="005A38FA"/>
    <w:rsid w:val="005A4F83"/>
    <w:rsid w:val="005A5D27"/>
    <w:rsid w:val="005A6D24"/>
    <w:rsid w:val="005B47F3"/>
    <w:rsid w:val="005C0D54"/>
    <w:rsid w:val="005C1938"/>
    <w:rsid w:val="005C27DD"/>
    <w:rsid w:val="005C2AB0"/>
    <w:rsid w:val="005C3994"/>
    <w:rsid w:val="005C45D2"/>
    <w:rsid w:val="005D03C4"/>
    <w:rsid w:val="005D12A6"/>
    <w:rsid w:val="005D2623"/>
    <w:rsid w:val="005D548F"/>
    <w:rsid w:val="005D56C7"/>
    <w:rsid w:val="005E6FA9"/>
    <w:rsid w:val="005E7FF8"/>
    <w:rsid w:val="005F143F"/>
    <w:rsid w:val="005F2E83"/>
    <w:rsid w:val="005F3E9E"/>
    <w:rsid w:val="005F4E9D"/>
    <w:rsid w:val="005F7329"/>
    <w:rsid w:val="005F737C"/>
    <w:rsid w:val="005F78BD"/>
    <w:rsid w:val="005F7F8C"/>
    <w:rsid w:val="00600DAF"/>
    <w:rsid w:val="006037AC"/>
    <w:rsid w:val="006044E9"/>
    <w:rsid w:val="00604AE2"/>
    <w:rsid w:val="006051AB"/>
    <w:rsid w:val="0060589A"/>
    <w:rsid w:val="0060626B"/>
    <w:rsid w:val="00606443"/>
    <w:rsid w:val="006100D7"/>
    <w:rsid w:val="00613689"/>
    <w:rsid w:val="00613F1D"/>
    <w:rsid w:val="0061594F"/>
    <w:rsid w:val="00621940"/>
    <w:rsid w:val="00622A59"/>
    <w:rsid w:val="0062347F"/>
    <w:rsid w:val="00623C27"/>
    <w:rsid w:val="006242AD"/>
    <w:rsid w:val="00624F32"/>
    <w:rsid w:val="00634EDF"/>
    <w:rsid w:val="00635A3E"/>
    <w:rsid w:val="00640458"/>
    <w:rsid w:val="0064165E"/>
    <w:rsid w:val="00642494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4A30"/>
    <w:rsid w:val="00665F17"/>
    <w:rsid w:val="00673E45"/>
    <w:rsid w:val="006748AE"/>
    <w:rsid w:val="00674FF1"/>
    <w:rsid w:val="006756A6"/>
    <w:rsid w:val="006766B3"/>
    <w:rsid w:val="00677D48"/>
    <w:rsid w:val="006805CB"/>
    <w:rsid w:val="00680807"/>
    <w:rsid w:val="00683FF7"/>
    <w:rsid w:val="00687757"/>
    <w:rsid w:val="00687A7C"/>
    <w:rsid w:val="006939BF"/>
    <w:rsid w:val="006950B0"/>
    <w:rsid w:val="006966F1"/>
    <w:rsid w:val="00696AFE"/>
    <w:rsid w:val="006970C8"/>
    <w:rsid w:val="00697DE8"/>
    <w:rsid w:val="006A1440"/>
    <w:rsid w:val="006A5DAF"/>
    <w:rsid w:val="006B6BB5"/>
    <w:rsid w:val="006C065E"/>
    <w:rsid w:val="006C401D"/>
    <w:rsid w:val="006C54A3"/>
    <w:rsid w:val="006C5610"/>
    <w:rsid w:val="006C613B"/>
    <w:rsid w:val="006D1C1D"/>
    <w:rsid w:val="006D2337"/>
    <w:rsid w:val="006D2715"/>
    <w:rsid w:val="006D316D"/>
    <w:rsid w:val="006D3752"/>
    <w:rsid w:val="006D4030"/>
    <w:rsid w:val="006D56E6"/>
    <w:rsid w:val="006D6138"/>
    <w:rsid w:val="006D66B6"/>
    <w:rsid w:val="006D7E18"/>
    <w:rsid w:val="006E3983"/>
    <w:rsid w:val="006E4AF6"/>
    <w:rsid w:val="006F1B09"/>
    <w:rsid w:val="006F2208"/>
    <w:rsid w:val="006F2417"/>
    <w:rsid w:val="006F2F95"/>
    <w:rsid w:val="006F5B72"/>
    <w:rsid w:val="006F6368"/>
    <w:rsid w:val="006F6D59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DBB"/>
    <w:rsid w:val="00717E9D"/>
    <w:rsid w:val="007200E0"/>
    <w:rsid w:val="00721D54"/>
    <w:rsid w:val="00725080"/>
    <w:rsid w:val="00726862"/>
    <w:rsid w:val="007302E7"/>
    <w:rsid w:val="007311E5"/>
    <w:rsid w:val="007317F0"/>
    <w:rsid w:val="007336D9"/>
    <w:rsid w:val="007379E7"/>
    <w:rsid w:val="00740EF8"/>
    <w:rsid w:val="00744D69"/>
    <w:rsid w:val="007452E1"/>
    <w:rsid w:val="007478AC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0676"/>
    <w:rsid w:val="00791B7B"/>
    <w:rsid w:val="00793459"/>
    <w:rsid w:val="007948D8"/>
    <w:rsid w:val="00795936"/>
    <w:rsid w:val="00797FE8"/>
    <w:rsid w:val="007A0032"/>
    <w:rsid w:val="007A0D8C"/>
    <w:rsid w:val="007A1926"/>
    <w:rsid w:val="007A6790"/>
    <w:rsid w:val="007A77C6"/>
    <w:rsid w:val="007B1122"/>
    <w:rsid w:val="007B36E9"/>
    <w:rsid w:val="007B4C01"/>
    <w:rsid w:val="007B7F05"/>
    <w:rsid w:val="007B7FAA"/>
    <w:rsid w:val="007C1122"/>
    <w:rsid w:val="007C1C6C"/>
    <w:rsid w:val="007C1D42"/>
    <w:rsid w:val="007C2C7D"/>
    <w:rsid w:val="007C369F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62D"/>
    <w:rsid w:val="00800F5A"/>
    <w:rsid w:val="0080580B"/>
    <w:rsid w:val="0081015C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935"/>
    <w:rsid w:val="00833B52"/>
    <w:rsid w:val="00834832"/>
    <w:rsid w:val="0083711C"/>
    <w:rsid w:val="00840468"/>
    <w:rsid w:val="008404BB"/>
    <w:rsid w:val="00843236"/>
    <w:rsid w:val="00851C21"/>
    <w:rsid w:val="00853A5B"/>
    <w:rsid w:val="008569B0"/>
    <w:rsid w:val="0086023E"/>
    <w:rsid w:val="00860AEC"/>
    <w:rsid w:val="00862295"/>
    <w:rsid w:val="00866D0E"/>
    <w:rsid w:val="008705BB"/>
    <w:rsid w:val="00872E53"/>
    <w:rsid w:val="00873FBF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0320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56EE"/>
    <w:rsid w:val="008E5EEE"/>
    <w:rsid w:val="008E747E"/>
    <w:rsid w:val="008E7E1C"/>
    <w:rsid w:val="008F243D"/>
    <w:rsid w:val="008F3645"/>
    <w:rsid w:val="008F560E"/>
    <w:rsid w:val="008F5D7C"/>
    <w:rsid w:val="008F63C1"/>
    <w:rsid w:val="008F6CB4"/>
    <w:rsid w:val="0090126C"/>
    <w:rsid w:val="009019EC"/>
    <w:rsid w:val="0090458F"/>
    <w:rsid w:val="0090697A"/>
    <w:rsid w:val="00907FEE"/>
    <w:rsid w:val="00915739"/>
    <w:rsid w:val="00916B85"/>
    <w:rsid w:val="00921739"/>
    <w:rsid w:val="009222EB"/>
    <w:rsid w:val="00922730"/>
    <w:rsid w:val="0092542E"/>
    <w:rsid w:val="00925446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2460"/>
    <w:rsid w:val="00965833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9025C"/>
    <w:rsid w:val="00990D86"/>
    <w:rsid w:val="009929B5"/>
    <w:rsid w:val="00992D4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390D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3267"/>
    <w:rsid w:val="00A04D8A"/>
    <w:rsid w:val="00A07703"/>
    <w:rsid w:val="00A12F8D"/>
    <w:rsid w:val="00A13155"/>
    <w:rsid w:val="00A170AC"/>
    <w:rsid w:val="00A17BAB"/>
    <w:rsid w:val="00A227F6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650E"/>
    <w:rsid w:val="00A86DB8"/>
    <w:rsid w:val="00A87D98"/>
    <w:rsid w:val="00A922E2"/>
    <w:rsid w:val="00A93B45"/>
    <w:rsid w:val="00A97E05"/>
    <w:rsid w:val="00AA0C07"/>
    <w:rsid w:val="00AA579D"/>
    <w:rsid w:val="00AA6721"/>
    <w:rsid w:val="00AB07A0"/>
    <w:rsid w:val="00AB3819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4D"/>
    <w:rsid w:val="00B073F7"/>
    <w:rsid w:val="00B172D3"/>
    <w:rsid w:val="00B17A59"/>
    <w:rsid w:val="00B21A17"/>
    <w:rsid w:val="00B22EE2"/>
    <w:rsid w:val="00B23518"/>
    <w:rsid w:val="00B26241"/>
    <w:rsid w:val="00B3521B"/>
    <w:rsid w:val="00B3691C"/>
    <w:rsid w:val="00B37232"/>
    <w:rsid w:val="00B3793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1C37"/>
    <w:rsid w:val="00B92C95"/>
    <w:rsid w:val="00B932A8"/>
    <w:rsid w:val="00B94093"/>
    <w:rsid w:val="00B951C9"/>
    <w:rsid w:val="00BA2B22"/>
    <w:rsid w:val="00BA42FA"/>
    <w:rsid w:val="00BA49AA"/>
    <w:rsid w:val="00BA5770"/>
    <w:rsid w:val="00BA707C"/>
    <w:rsid w:val="00BB14A7"/>
    <w:rsid w:val="00BB1DE4"/>
    <w:rsid w:val="00BB201F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16B"/>
    <w:rsid w:val="00BE22A0"/>
    <w:rsid w:val="00BE463B"/>
    <w:rsid w:val="00BE4B47"/>
    <w:rsid w:val="00BF0BF2"/>
    <w:rsid w:val="00BF132E"/>
    <w:rsid w:val="00BF26E5"/>
    <w:rsid w:val="00BF4E4E"/>
    <w:rsid w:val="00BF713F"/>
    <w:rsid w:val="00C000B2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82C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12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58CB"/>
    <w:rsid w:val="00C8729F"/>
    <w:rsid w:val="00C8795C"/>
    <w:rsid w:val="00C913D4"/>
    <w:rsid w:val="00C91947"/>
    <w:rsid w:val="00C93B6B"/>
    <w:rsid w:val="00C976A2"/>
    <w:rsid w:val="00CA0B93"/>
    <w:rsid w:val="00CA2A33"/>
    <w:rsid w:val="00CA2BE0"/>
    <w:rsid w:val="00CB4F1F"/>
    <w:rsid w:val="00CB6FDA"/>
    <w:rsid w:val="00CC0A2F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28AF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0EC9"/>
    <w:rsid w:val="00DD619C"/>
    <w:rsid w:val="00DE34BD"/>
    <w:rsid w:val="00DE3CB7"/>
    <w:rsid w:val="00DE551B"/>
    <w:rsid w:val="00DE5CBC"/>
    <w:rsid w:val="00DE7E34"/>
    <w:rsid w:val="00DF32C7"/>
    <w:rsid w:val="00DF5315"/>
    <w:rsid w:val="00DF6203"/>
    <w:rsid w:val="00DF62F2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179E4"/>
    <w:rsid w:val="00E23075"/>
    <w:rsid w:val="00E261FA"/>
    <w:rsid w:val="00E2724A"/>
    <w:rsid w:val="00E30192"/>
    <w:rsid w:val="00E30F3F"/>
    <w:rsid w:val="00E33B5B"/>
    <w:rsid w:val="00E35E6D"/>
    <w:rsid w:val="00E363F2"/>
    <w:rsid w:val="00E36C44"/>
    <w:rsid w:val="00E37786"/>
    <w:rsid w:val="00E378A3"/>
    <w:rsid w:val="00E37AC1"/>
    <w:rsid w:val="00E41B9F"/>
    <w:rsid w:val="00E41EA2"/>
    <w:rsid w:val="00E4288F"/>
    <w:rsid w:val="00E4776B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35F6"/>
    <w:rsid w:val="00E74D73"/>
    <w:rsid w:val="00E7647C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B01BB"/>
    <w:rsid w:val="00EB0F52"/>
    <w:rsid w:val="00EB1BD7"/>
    <w:rsid w:val="00EB71C5"/>
    <w:rsid w:val="00EC5169"/>
    <w:rsid w:val="00EC670D"/>
    <w:rsid w:val="00EC7B57"/>
    <w:rsid w:val="00ED1EA0"/>
    <w:rsid w:val="00ED56CC"/>
    <w:rsid w:val="00EE21B9"/>
    <w:rsid w:val="00EE239B"/>
    <w:rsid w:val="00EE5CB2"/>
    <w:rsid w:val="00EE5E74"/>
    <w:rsid w:val="00EE5E8D"/>
    <w:rsid w:val="00EF2A28"/>
    <w:rsid w:val="00EF31AA"/>
    <w:rsid w:val="00F0000F"/>
    <w:rsid w:val="00F01A19"/>
    <w:rsid w:val="00F11559"/>
    <w:rsid w:val="00F12EF4"/>
    <w:rsid w:val="00F13A0E"/>
    <w:rsid w:val="00F15FD2"/>
    <w:rsid w:val="00F17D81"/>
    <w:rsid w:val="00F21EDF"/>
    <w:rsid w:val="00F24EB1"/>
    <w:rsid w:val="00F27C9A"/>
    <w:rsid w:val="00F30A44"/>
    <w:rsid w:val="00F330CB"/>
    <w:rsid w:val="00F37303"/>
    <w:rsid w:val="00F37C0D"/>
    <w:rsid w:val="00F41338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8DF"/>
    <w:rsid w:val="00FE1647"/>
    <w:rsid w:val="00FE2410"/>
    <w:rsid w:val="00FE6C24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4.png@01DCBD9E.04A3D340" TargetMode="External"/><Relationship Id="rId18" Type="http://schemas.openxmlformats.org/officeDocument/2006/relationships/image" Target="cid:image034.png@01DCBD34.1FDB314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image035.png@01DCBD34.1FDB314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3.png@01DCBD9E.04A3D340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cid:image031.png@01DCBD34.1FDB3140" TargetMode="External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cid:image002.png@01DCBD9E.04A3D340" TargetMode="External"/><Relationship Id="rId14" Type="http://schemas.openxmlformats.org/officeDocument/2006/relationships/image" Target="media/image4.png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6</Pages>
  <Words>12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7</cp:revision>
  <cp:lastPrinted>2026-03-25T09:49:00Z</cp:lastPrinted>
  <dcterms:created xsi:type="dcterms:W3CDTF">2026-03-27T10:12:00Z</dcterms:created>
  <dcterms:modified xsi:type="dcterms:W3CDTF">2026-04-26T18:39:00Z</dcterms:modified>
</cp:coreProperties>
</file>